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A7F14" w14:textId="77777777" w:rsidR="00FF2293" w:rsidRPr="00F431A0" w:rsidRDefault="00FF2293" w:rsidP="00F21376">
      <w:pPr>
        <w:pStyle w:val="Overskrift2"/>
        <w:rPr>
          <w:rFonts w:asciiTheme="minorHAnsi" w:hAnsiTheme="minorHAnsi" w:cstheme="minorHAnsi"/>
        </w:rPr>
      </w:pPr>
      <w:bookmarkStart w:id="0" w:name="_GoBack"/>
      <w:bookmarkEnd w:id="0"/>
      <w:r w:rsidRPr="00F431A0">
        <w:rPr>
          <w:rFonts w:asciiTheme="minorHAnsi" w:eastAsia="Times New Roman" w:hAnsiTheme="minorHAnsi" w:cstheme="minorHAnsi"/>
        </w:rPr>
        <w:t xml:space="preserve">Mal begrunnelse for [ordinær/ klage] sensur </w:t>
      </w:r>
    </w:p>
    <w:p w14:paraId="2079CB8E" w14:textId="77777777" w:rsidR="00FF2293" w:rsidRPr="00F431A0" w:rsidRDefault="00FF2293" w:rsidP="00FF2293">
      <w:pPr>
        <w:rPr>
          <w:rFonts w:asciiTheme="minorHAnsi" w:hAnsiTheme="minorHAnsi" w:cstheme="minorHAnsi"/>
          <w:b/>
          <w:bCs/>
          <w:szCs w:val="24"/>
        </w:rPr>
      </w:pPr>
    </w:p>
    <w:p w14:paraId="7B82BD48" w14:textId="77777777" w:rsidR="00FF2293" w:rsidRPr="00F431A0" w:rsidRDefault="00FF2293" w:rsidP="00FF2293">
      <w:pPr>
        <w:rPr>
          <w:rFonts w:asciiTheme="minorHAnsi" w:hAnsiTheme="minorHAnsi" w:cstheme="minorHAnsi"/>
          <w:b/>
          <w:bCs/>
          <w:szCs w:val="24"/>
        </w:rPr>
      </w:pPr>
    </w:p>
    <w:p w14:paraId="61A463EC" w14:textId="77777777" w:rsidR="00FF2293" w:rsidRPr="00F431A0" w:rsidRDefault="00FF2293" w:rsidP="00FF2293">
      <w:pPr>
        <w:autoSpaceDE w:val="0"/>
        <w:autoSpaceDN w:val="0"/>
        <w:adjustRightInd w:val="0"/>
        <w:rPr>
          <w:rFonts w:asciiTheme="minorHAnsi" w:hAnsiTheme="minorHAnsi" w:cstheme="minorHAnsi"/>
          <w:szCs w:val="24"/>
        </w:rPr>
      </w:pPr>
      <w:r w:rsidRPr="00F431A0">
        <w:rPr>
          <w:rFonts w:asciiTheme="minorHAnsi" w:hAnsiTheme="minorHAnsi" w:cstheme="minorHAnsi"/>
          <w:szCs w:val="24"/>
        </w:rPr>
        <w:t xml:space="preserve">Student </w:t>
      </w:r>
      <w:r w:rsidRPr="00F431A0">
        <w:rPr>
          <w:rFonts w:asciiTheme="minorHAnsi" w:hAnsiTheme="minorHAnsi" w:cstheme="minorHAnsi"/>
          <w:b/>
          <w:bCs/>
          <w:szCs w:val="24"/>
        </w:rPr>
        <w:t>[</w:t>
      </w:r>
      <w:proofErr w:type="spellStart"/>
      <w:r w:rsidRPr="00F431A0">
        <w:rPr>
          <w:rFonts w:asciiTheme="minorHAnsi" w:hAnsiTheme="minorHAnsi" w:cstheme="minorHAnsi"/>
          <w:b/>
          <w:bCs/>
          <w:szCs w:val="24"/>
        </w:rPr>
        <w:t>kandidatnr</w:t>
      </w:r>
      <w:proofErr w:type="spellEnd"/>
      <w:r w:rsidRPr="00F431A0">
        <w:rPr>
          <w:rFonts w:asciiTheme="minorHAnsi" w:hAnsiTheme="minorHAnsi" w:cstheme="minorHAnsi"/>
          <w:b/>
          <w:bCs/>
          <w:szCs w:val="24"/>
        </w:rPr>
        <w:t>]</w:t>
      </w:r>
      <w:r w:rsidRPr="00F431A0">
        <w:rPr>
          <w:rFonts w:asciiTheme="minorHAnsi" w:hAnsiTheme="minorHAnsi" w:cstheme="minorHAnsi"/>
          <w:szCs w:val="24"/>
        </w:rPr>
        <w:t xml:space="preserve"> ved emnet </w:t>
      </w:r>
      <w:r w:rsidRPr="00F431A0">
        <w:rPr>
          <w:rFonts w:asciiTheme="minorHAnsi" w:hAnsiTheme="minorHAnsi" w:cstheme="minorHAnsi"/>
          <w:b/>
          <w:bCs/>
          <w:szCs w:val="24"/>
        </w:rPr>
        <w:t>[emnekode]</w:t>
      </w:r>
      <w:r w:rsidRPr="00F431A0">
        <w:rPr>
          <w:rFonts w:asciiTheme="minorHAnsi" w:hAnsiTheme="minorHAnsi" w:cstheme="minorHAnsi"/>
          <w:szCs w:val="24"/>
        </w:rPr>
        <w:t xml:space="preserve">fikk karakteren </w:t>
      </w:r>
      <w:r w:rsidRPr="00F431A0">
        <w:rPr>
          <w:rFonts w:asciiTheme="minorHAnsi" w:hAnsiTheme="minorHAnsi" w:cstheme="minorHAnsi"/>
          <w:b/>
          <w:bCs/>
          <w:szCs w:val="24"/>
        </w:rPr>
        <w:t>[karakter]</w:t>
      </w:r>
      <w:r w:rsidRPr="00F431A0">
        <w:rPr>
          <w:rFonts w:asciiTheme="minorHAnsi" w:hAnsiTheme="minorHAnsi" w:cstheme="minorHAnsi"/>
          <w:szCs w:val="24"/>
        </w:rPr>
        <w:t xml:space="preserve">. </w:t>
      </w:r>
    </w:p>
    <w:p w14:paraId="7A9A3CCE" w14:textId="77777777" w:rsidR="00FF2293" w:rsidRPr="00F431A0" w:rsidRDefault="00FF2293" w:rsidP="00FF2293">
      <w:pPr>
        <w:autoSpaceDE w:val="0"/>
        <w:autoSpaceDN w:val="0"/>
        <w:adjustRightInd w:val="0"/>
        <w:rPr>
          <w:rFonts w:asciiTheme="minorHAnsi" w:hAnsiTheme="minorHAnsi" w:cstheme="minorHAnsi"/>
          <w:szCs w:val="24"/>
        </w:rPr>
      </w:pPr>
    </w:p>
    <w:p w14:paraId="0A1BB682" w14:textId="77777777" w:rsidR="00FF2293" w:rsidRPr="00F431A0" w:rsidRDefault="00FF2293" w:rsidP="00FF2293">
      <w:pPr>
        <w:autoSpaceDE w:val="0"/>
        <w:autoSpaceDN w:val="0"/>
        <w:adjustRightInd w:val="0"/>
        <w:rPr>
          <w:rFonts w:asciiTheme="minorHAnsi" w:hAnsiTheme="minorHAnsi" w:cstheme="minorHAnsi"/>
          <w:szCs w:val="24"/>
        </w:rPr>
      </w:pPr>
      <w:r w:rsidRPr="00F431A0">
        <w:rPr>
          <w:rFonts w:asciiTheme="minorHAnsi" w:hAnsiTheme="minorHAnsi" w:cstheme="minorHAnsi"/>
          <w:szCs w:val="24"/>
        </w:rPr>
        <w:t>Ifølge Det psykologiske fakultets karakterskala med fagspesifikke vurderingskriterier (vedtatt av Fakultetsstyret 09.05.2018) betyr karakteren</w:t>
      </w:r>
    </w:p>
    <w:p w14:paraId="64353C84" w14:textId="77777777" w:rsidR="00FF2293" w:rsidRPr="00F431A0" w:rsidRDefault="00FF2293" w:rsidP="00FF2293">
      <w:pPr>
        <w:autoSpaceDE w:val="0"/>
        <w:autoSpaceDN w:val="0"/>
        <w:adjustRightInd w:val="0"/>
        <w:rPr>
          <w:rFonts w:asciiTheme="minorHAnsi" w:hAnsiTheme="minorHAnsi" w:cstheme="minorHAnsi"/>
          <w:szCs w:val="24"/>
        </w:rPr>
      </w:pPr>
      <w:r w:rsidRPr="00F431A0">
        <w:rPr>
          <w:rFonts w:asciiTheme="minorHAnsi" w:hAnsiTheme="minorHAnsi" w:cstheme="minorHAnsi"/>
          <w:szCs w:val="24"/>
        </w:rPr>
        <w:t xml:space="preserve"> </w:t>
      </w:r>
      <w:r w:rsidRPr="00F431A0">
        <w:rPr>
          <w:rFonts w:asciiTheme="minorHAnsi" w:hAnsiTheme="minorHAnsi" w:cstheme="minorHAnsi"/>
          <w:b/>
          <w:bCs/>
          <w:szCs w:val="24"/>
        </w:rPr>
        <w:t xml:space="preserve">[Sett inn </w:t>
      </w:r>
      <w:r w:rsidR="00F21376" w:rsidRPr="00F431A0">
        <w:rPr>
          <w:rFonts w:asciiTheme="minorHAnsi" w:hAnsiTheme="minorHAnsi" w:cstheme="minorHAnsi"/>
          <w:b/>
          <w:bCs/>
          <w:szCs w:val="24"/>
        </w:rPr>
        <w:t xml:space="preserve">den relevante </w:t>
      </w:r>
      <w:r w:rsidRPr="00F431A0">
        <w:rPr>
          <w:rFonts w:asciiTheme="minorHAnsi" w:hAnsiTheme="minorHAnsi" w:cstheme="minorHAnsi"/>
          <w:b/>
          <w:bCs/>
          <w:szCs w:val="24"/>
        </w:rPr>
        <w:t>karakterbeskrivelsen, se side 2]</w:t>
      </w:r>
    </w:p>
    <w:p w14:paraId="695F82FF" w14:textId="77777777" w:rsidR="00FF2293" w:rsidRPr="00F431A0" w:rsidRDefault="00FF2293" w:rsidP="00FF2293">
      <w:pPr>
        <w:rPr>
          <w:rFonts w:asciiTheme="minorHAnsi" w:hAnsiTheme="minorHAnsi" w:cstheme="minorHAnsi"/>
        </w:rPr>
      </w:pPr>
    </w:p>
    <w:p w14:paraId="103151D2" w14:textId="77777777" w:rsidR="00FF2293" w:rsidRPr="00F431A0" w:rsidRDefault="00FF2293" w:rsidP="00FF2293">
      <w:pPr>
        <w:rPr>
          <w:rFonts w:asciiTheme="minorHAnsi" w:hAnsiTheme="minorHAnsi" w:cstheme="minorHAnsi"/>
        </w:rPr>
      </w:pPr>
      <w:r w:rsidRPr="00F431A0">
        <w:rPr>
          <w:rFonts w:asciiTheme="minorHAnsi" w:hAnsiTheme="minorHAnsi" w:cstheme="minorHAnsi"/>
          <w:szCs w:val="24"/>
        </w:rPr>
        <w:t xml:space="preserve"> </w:t>
      </w:r>
    </w:p>
    <w:p w14:paraId="4F1CAF51" w14:textId="77777777" w:rsidR="00FF2293" w:rsidRPr="00F431A0" w:rsidRDefault="00FF2293" w:rsidP="00FF2293">
      <w:pPr>
        <w:rPr>
          <w:rFonts w:asciiTheme="minorHAnsi" w:hAnsiTheme="minorHAnsi" w:cstheme="minorHAnsi"/>
          <w:szCs w:val="24"/>
        </w:rPr>
      </w:pPr>
      <w:r w:rsidRPr="00F431A0">
        <w:rPr>
          <w:rFonts w:asciiTheme="minorHAnsi" w:hAnsiTheme="minorHAnsi" w:cstheme="minorHAnsi"/>
          <w:szCs w:val="24"/>
        </w:rPr>
        <w:t xml:space="preserve">Besvarelsens problemstilling er: </w:t>
      </w:r>
    </w:p>
    <w:p w14:paraId="1A7EA1F3" w14:textId="77777777" w:rsidR="00FF2293" w:rsidRPr="00F431A0" w:rsidRDefault="00FF2293" w:rsidP="00FF2293">
      <w:pPr>
        <w:rPr>
          <w:rFonts w:asciiTheme="minorHAnsi" w:hAnsiTheme="minorHAnsi" w:cstheme="minorHAnsi"/>
        </w:rPr>
      </w:pPr>
      <w:r w:rsidRPr="00F431A0">
        <w:rPr>
          <w:rFonts w:asciiTheme="minorHAnsi" w:hAnsiTheme="minorHAnsi" w:cstheme="minorHAnsi"/>
          <w:b/>
          <w:bCs/>
          <w:szCs w:val="24"/>
        </w:rPr>
        <w:t>[skriv inn spørsmålet studenten har besvart]</w:t>
      </w:r>
    </w:p>
    <w:p w14:paraId="0717B3DC" w14:textId="77777777" w:rsidR="00FF2293" w:rsidRPr="00F431A0" w:rsidRDefault="00FF2293" w:rsidP="00FF2293">
      <w:pPr>
        <w:rPr>
          <w:rFonts w:asciiTheme="minorHAnsi" w:hAnsiTheme="minorHAnsi" w:cstheme="minorHAnsi"/>
        </w:rPr>
      </w:pPr>
      <w:r w:rsidRPr="00F431A0">
        <w:rPr>
          <w:rFonts w:asciiTheme="minorHAnsi" w:hAnsiTheme="minorHAnsi" w:cstheme="minorHAnsi"/>
          <w:szCs w:val="24"/>
        </w:rPr>
        <w:t xml:space="preserve"> </w:t>
      </w:r>
    </w:p>
    <w:p w14:paraId="335BA476" w14:textId="77777777" w:rsidR="00FF2293" w:rsidRPr="00F431A0" w:rsidRDefault="00FF2293" w:rsidP="00FF2293">
      <w:pPr>
        <w:rPr>
          <w:rFonts w:asciiTheme="minorHAnsi" w:hAnsiTheme="minorHAnsi" w:cstheme="minorHAnsi"/>
        </w:rPr>
      </w:pPr>
      <w:r w:rsidRPr="00F431A0">
        <w:rPr>
          <w:rFonts w:asciiTheme="minorHAnsi" w:hAnsiTheme="minorHAnsi" w:cstheme="minorHAnsi"/>
          <w:szCs w:val="24"/>
        </w:rPr>
        <w:t>Problemstillingen besvares på [</w:t>
      </w:r>
      <w:r w:rsidRPr="00F431A0">
        <w:rPr>
          <w:rFonts w:asciiTheme="minorHAnsi" w:hAnsiTheme="minorHAnsi" w:cstheme="minorHAnsi"/>
          <w:b/>
          <w:bCs/>
          <w:szCs w:val="24"/>
        </w:rPr>
        <w:t>en (ikke) tilfredsstillende måte]</w:t>
      </w:r>
    </w:p>
    <w:p w14:paraId="5DC11CC8" w14:textId="77777777" w:rsidR="00FF2293" w:rsidRPr="00F431A0" w:rsidRDefault="00FF2293" w:rsidP="00FF2293">
      <w:pPr>
        <w:rPr>
          <w:rFonts w:asciiTheme="minorHAnsi" w:hAnsiTheme="minorHAnsi" w:cstheme="minorHAnsi"/>
          <w:b/>
          <w:bCs/>
          <w:szCs w:val="24"/>
        </w:rPr>
      </w:pPr>
    </w:p>
    <w:p w14:paraId="5479FD4C" w14:textId="77777777" w:rsidR="00FF2293" w:rsidRPr="00F431A0" w:rsidRDefault="00FF2293" w:rsidP="00FF2293">
      <w:pPr>
        <w:rPr>
          <w:rFonts w:asciiTheme="minorHAnsi" w:hAnsiTheme="minorHAnsi" w:cstheme="minorHAnsi"/>
          <w:i/>
          <w:iCs/>
          <w:szCs w:val="24"/>
        </w:rPr>
      </w:pPr>
    </w:p>
    <w:p w14:paraId="66F721E0" w14:textId="77777777" w:rsidR="00FF2293" w:rsidRPr="00F431A0" w:rsidRDefault="00FF2293" w:rsidP="00FF2293">
      <w:pPr>
        <w:rPr>
          <w:rFonts w:asciiTheme="minorHAnsi" w:hAnsiTheme="minorHAnsi" w:cstheme="minorHAnsi"/>
          <w:i/>
          <w:iCs/>
          <w:szCs w:val="24"/>
        </w:rPr>
      </w:pPr>
    </w:p>
    <w:p w14:paraId="31DB8357" w14:textId="77777777" w:rsidR="00FF2293" w:rsidRPr="00F431A0" w:rsidRDefault="00FF2293" w:rsidP="00FF2293">
      <w:pPr>
        <w:autoSpaceDE w:val="0"/>
        <w:autoSpaceDN w:val="0"/>
        <w:adjustRightInd w:val="0"/>
        <w:rPr>
          <w:rFonts w:asciiTheme="minorHAnsi" w:hAnsiTheme="minorHAnsi" w:cstheme="minorHAnsi"/>
          <w:szCs w:val="24"/>
        </w:rPr>
      </w:pPr>
      <w:r w:rsidRPr="00F431A0">
        <w:rPr>
          <w:rFonts w:asciiTheme="minorHAnsi" w:hAnsiTheme="minorHAnsi" w:cstheme="minorHAnsi"/>
          <w:szCs w:val="24"/>
        </w:rPr>
        <w:t>Grunnen til den fastsatte karakteren</w:t>
      </w:r>
      <w:r w:rsidR="000A2A4F" w:rsidRPr="00F431A0">
        <w:rPr>
          <w:rFonts w:asciiTheme="minorHAnsi" w:hAnsiTheme="minorHAnsi" w:cstheme="minorHAnsi"/>
          <w:szCs w:val="24"/>
        </w:rPr>
        <w:t>:</w:t>
      </w:r>
    </w:p>
    <w:p w14:paraId="4D4A68D6" w14:textId="77777777" w:rsidR="000A2A4F" w:rsidRPr="00F431A0" w:rsidRDefault="000A2A4F" w:rsidP="00FF2293">
      <w:pPr>
        <w:autoSpaceDE w:val="0"/>
        <w:autoSpaceDN w:val="0"/>
        <w:adjustRightInd w:val="0"/>
        <w:rPr>
          <w:rFonts w:asciiTheme="minorHAnsi" w:hAnsiTheme="minorHAnsi" w:cstheme="minorHAnsi"/>
          <w:szCs w:val="24"/>
        </w:rPr>
      </w:pPr>
    </w:p>
    <w:p w14:paraId="3AA4B77A" w14:textId="77777777" w:rsidR="00FF2293" w:rsidRPr="00F431A0" w:rsidRDefault="00FF2293" w:rsidP="00FF2293">
      <w:pPr>
        <w:autoSpaceDE w:val="0"/>
        <w:autoSpaceDN w:val="0"/>
        <w:adjustRightInd w:val="0"/>
        <w:rPr>
          <w:rFonts w:asciiTheme="minorHAnsi" w:hAnsiTheme="minorHAnsi" w:cstheme="minorHAnsi"/>
          <w:i/>
          <w:iCs/>
          <w:szCs w:val="24"/>
        </w:rPr>
      </w:pPr>
      <w:r w:rsidRPr="00F431A0">
        <w:rPr>
          <w:rFonts w:asciiTheme="minorHAnsi" w:hAnsiTheme="minorHAnsi" w:cstheme="minorHAnsi"/>
          <w:i/>
          <w:iCs/>
          <w:szCs w:val="24"/>
        </w:rPr>
        <w:t>Begrunnelsen bør ta utgangspunkt i listen under (ikke uttømmende, og ikke alle punkter vil være aktuelle for alle typer besvarelser)</w:t>
      </w:r>
    </w:p>
    <w:p w14:paraId="5C1FA613"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I hvilken grad er det svart på problemstillingen?</w:t>
      </w:r>
    </w:p>
    <w:p w14:paraId="4533102D"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Er fremstillingen korrekt? Eller inneholder besvarelsen feil?</w:t>
      </w:r>
    </w:p>
    <w:p w14:paraId="5300700E"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Er alle sentrale momenter med? Eller er det (vesentlige) mangler?</w:t>
      </w:r>
    </w:p>
    <w:p w14:paraId="52D79D88"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Presisjonsnivå/ begrepsforståelse (dybdeforståelse)</w:t>
      </w:r>
    </w:p>
    <w:p w14:paraId="34C33915"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Struktur/ sammenheng (er oppgaven logisk bygd opp eller er den springende og usammenhengende?)</w:t>
      </w:r>
    </w:p>
    <w:p w14:paraId="4071A9D4" w14:textId="77777777" w:rsidR="00FF2293" w:rsidRPr="00F431A0" w:rsidRDefault="00FF2293" w:rsidP="00FF2293">
      <w:pPr>
        <w:pStyle w:val="Listeavsnitt"/>
        <w:numPr>
          <w:ilvl w:val="0"/>
          <w:numId w:val="1"/>
        </w:numPr>
        <w:autoSpaceDE w:val="0"/>
        <w:autoSpaceDN w:val="0"/>
        <w:adjustRightInd w:val="0"/>
        <w:rPr>
          <w:rFonts w:asciiTheme="minorHAnsi" w:hAnsiTheme="minorHAnsi" w:cstheme="minorHAnsi"/>
          <w:i/>
          <w:iCs/>
          <w:sz w:val="24"/>
          <w:szCs w:val="24"/>
        </w:rPr>
      </w:pPr>
      <w:r w:rsidRPr="00F431A0">
        <w:rPr>
          <w:rFonts w:asciiTheme="minorHAnsi" w:eastAsia="Times New Roman" w:hAnsiTheme="minorHAnsi" w:cstheme="minorHAnsi"/>
          <w:i/>
          <w:iCs/>
          <w:sz w:val="24"/>
          <w:szCs w:val="24"/>
        </w:rPr>
        <w:t>Studentens eget bidrag (argumentasjon, resonnement, drøfting)</w:t>
      </w:r>
    </w:p>
    <w:p w14:paraId="638D03A1" w14:textId="77777777" w:rsidR="00FF2293" w:rsidRPr="00F431A0" w:rsidRDefault="00FF2293" w:rsidP="00FF2293">
      <w:pPr>
        <w:autoSpaceDE w:val="0"/>
        <w:autoSpaceDN w:val="0"/>
        <w:adjustRightInd w:val="0"/>
        <w:rPr>
          <w:rFonts w:asciiTheme="minorHAnsi" w:hAnsiTheme="minorHAnsi" w:cstheme="minorHAnsi"/>
          <w:color w:val="2F5496" w:themeColor="accent1" w:themeShade="BF"/>
          <w:szCs w:val="24"/>
        </w:rPr>
      </w:pPr>
    </w:p>
    <w:p w14:paraId="33D11A9F" w14:textId="77777777" w:rsidR="00FF2293" w:rsidRPr="00F431A0" w:rsidRDefault="00FF2293" w:rsidP="00FF2293">
      <w:pPr>
        <w:autoSpaceDE w:val="0"/>
        <w:autoSpaceDN w:val="0"/>
        <w:adjustRightInd w:val="0"/>
        <w:rPr>
          <w:rFonts w:asciiTheme="minorHAnsi" w:hAnsiTheme="minorHAnsi" w:cstheme="minorHAnsi"/>
        </w:rPr>
      </w:pPr>
    </w:p>
    <w:p w14:paraId="77F70526" w14:textId="77777777" w:rsidR="00B60A71" w:rsidRPr="00F431A0" w:rsidRDefault="00B60A71">
      <w:pPr>
        <w:rPr>
          <w:rFonts w:asciiTheme="minorHAnsi" w:hAnsiTheme="minorHAnsi" w:cstheme="minorHAnsi"/>
        </w:rPr>
      </w:pPr>
    </w:p>
    <w:p w14:paraId="5A8D7645" w14:textId="77777777" w:rsidR="000A2A4F" w:rsidRPr="00F431A0" w:rsidRDefault="000A2A4F">
      <w:pPr>
        <w:rPr>
          <w:rFonts w:asciiTheme="minorHAnsi" w:hAnsiTheme="minorHAnsi" w:cstheme="minorHAnsi"/>
        </w:rPr>
      </w:pPr>
    </w:p>
    <w:p w14:paraId="7FFF0B75" w14:textId="77777777" w:rsidR="000A2A4F" w:rsidRPr="00F431A0" w:rsidRDefault="000A2A4F">
      <w:pPr>
        <w:rPr>
          <w:rFonts w:asciiTheme="minorHAnsi" w:hAnsiTheme="minorHAnsi" w:cstheme="minorHAnsi"/>
        </w:rPr>
      </w:pPr>
    </w:p>
    <w:p w14:paraId="766771E6" w14:textId="77777777" w:rsidR="000A2A4F" w:rsidRPr="00F431A0" w:rsidRDefault="000A2A4F">
      <w:pPr>
        <w:rPr>
          <w:rFonts w:asciiTheme="minorHAnsi" w:hAnsiTheme="minorHAnsi" w:cstheme="minorHAnsi"/>
        </w:rPr>
      </w:pPr>
    </w:p>
    <w:p w14:paraId="7989820E" w14:textId="77777777" w:rsidR="000A2A4F" w:rsidRPr="00F431A0" w:rsidRDefault="000A2A4F">
      <w:pPr>
        <w:rPr>
          <w:rFonts w:asciiTheme="minorHAnsi" w:hAnsiTheme="minorHAnsi" w:cstheme="minorHAnsi"/>
        </w:rPr>
      </w:pPr>
    </w:p>
    <w:p w14:paraId="2B4F5CE1" w14:textId="77777777" w:rsidR="000A2A4F" w:rsidRPr="00F431A0" w:rsidRDefault="000A2A4F">
      <w:pPr>
        <w:rPr>
          <w:rFonts w:asciiTheme="minorHAnsi" w:hAnsiTheme="minorHAnsi" w:cstheme="minorHAnsi"/>
        </w:rPr>
      </w:pPr>
    </w:p>
    <w:p w14:paraId="1EAAFF14" w14:textId="77777777" w:rsidR="000A2A4F" w:rsidRPr="00F431A0" w:rsidRDefault="000A2A4F">
      <w:pPr>
        <w:rPr>
          <w:rFonts w:asciiTheme="minorHAnsi" w:hAnsiTheme="minorHAnsi" w:cstheme="minorHAnsi"/>
        </w:rPr>
      </w:pPr>
    </w:p>
    <w:p w14:paraId="210865DA" w14:textId="77777777" w:rsidR="000A2A4F" w:rsidRPr="00F431A0" w:rsidRDefault="000A2A4F">
      <w:pPr>
        <w:rPr>
          <w:rFonts w:asciiTheme="minorHAnsi" w:hAnsiTheme="minorHAnsi" w:cstheme="minorHAnsi"/>
        </w:rPr>
      </w:pPr>
    </w:p>
    <w:p w14:paraId="5A382FE4" w14:textId="77777777" w:rsidR="000A2A4F" w:rsidRPr="00F431A0" w:rsidRDefault="000A2A4F">
      <w:pPr>
        <w:rPr>
          <w:rFonts w:asciiTheme="minorHAnsi" w:hAnsiTheme="minorHAnsi" w:cstheme="minorHAnsi"/>
        </w:rPr>
      </w:pPr>
    </w:p>
    <w:p w14:paraId="3892138C" w14:textId="77777777" w:rsidR="000A2A4F" w:rsidRPr="00F431A0" w:rsidRDefault="000A2A4F">
      <w:pPr>
        <w:rPr>
          <w:rFonts w:asciiTheme="minorHAnsi" w:hAnsiTheme="minorHAnsi" w:cstheme="minorHAnsi"/>
        </w:rPr>
      </w:pPr>
    </w:p>
    <w:p w14:paraId="5704B3E8" w14:textId="77777777" w:rsidR="000A2A4F" w:rsidRPr="00F431A0" w:rsidRDefault="000A2A4F">
      <w:pPr>
        <w:rPr>
          <w:rFonts w:asciiTheme="minorHAnsi" w:hAnsiTheme="minorHAnsi" w:cstheme="minorHAnsi"/>
        </w:rPr>
      </w:pPr>
    </w:p>
    <w:p w14:paraId="6A76A126" w14:textId="77777777" w:rsidR="000A2A4F" w:rsidRPr="00F431A0" w:rsidRDefault="000A2A4F">
      <w:pPr>
        <w:rPr>
          <w:rFonts w:asciiTheme="minorHAnsi" w:hAnsiTheme="minorHAnsi" w:cstheme="minorHAnsi"/>
        </w:rPr>
      </w:pPr>
    </w:p>
    <w:p w14:paraId="64110EC9" w14:textId="77777777" w:rsidR="000A2A4F" w:rsidRPr="00F431A0" w:rsidRDefault="000A2A4F">
      <w:pPr>
        <w:rPr>
          <w:rFonts w:asciiTheme="minorHAnsi" w:hAnsiTheme="minorHAnsi" w:cstheme="minorHAnsi"/>
        </w:rPr>
      </w:pPr>
    </w:p>
    <w:p w14:paraId="7D712901" w14:textId="77777777" w:rsidR="000A2A4F" w:rsidRPr="00F431A0" w:rsidRDefault="000A2A4F">
      <w:pPr>
        <w:rPr>
          <w:rFonts w:asciiTheme="minorHAnsi" w:hAnsiTheme="minorHAnsi" w:cstheme="minorHAnsi"/>
        </w:rPr>
      </w:pPr>
    </w:p>
    <w:p w14:paraId="793F1275" w14:textId="77777777" w:rsidR="000A2A4F" w:rsidRPr="00F431A0" w:rsidRDefault="000A2A4F">
      <w:pPr>
        <w:rPr>
          <w:rFonts w:asciiTheme="minorHAnsi" w:hAnsiTheme="minorHAnsi" w:cstheme="minorHAnsi"/>
        </w:rPr>
      </w:pPr>
    </w:p>
    <w:p w14:paraId="03B3FF87" w14:textId="77777777" w:rsidR="000A2A4F" w:rsidRPr="00F431A0" w:rsidRDefault="000A2A4F">
      <w:pPr>
        <w:rPr>
          <w:rFonts w:asciiTheme="minorHAnsi" w:hAnsiTheme="minorHAnsi" w:cstheme="minorHAnsi"/>
        </w:rPr>
      </w:pPr>
    </w:p>
    <w:p w14:paraId="2B5E9C9C" w14:textId="77777777" w:rsidR="000A2A4F" w:rsidRPr="00F431A0" w:rsidRDefault="000A2A4F">
      <w:pPr>
        <w:rPr>
          <w:rFonts w:asciiTheme="minorHAnsi" w:hAnsiTheme="minorHAnsi" w:cstheme="minorHAnsi"/>
        </w:rPr>
      </w:pPr>
    </w:p>
    <w:p w14:paraId="67AAD9D9" w14:textId="77777777" w:rsidR="00F21376" w:rsidRPr="00F431A0" w:rsidRDefault="00F21376" w:rsidP="00F21376">
      <w:pPr>
        <w:pStyle w:val="Overskrift2"/>
        <w:rPr>
          <w:rFonts w:asciiTheme="minorHAnsi" w:hAnsiTheme="minorHAnsi" w:cstheme="minorHAnsi"/>
        </w:rPr>
      </w:pPr>
      <w:r w:rsidRPr="00F431A0">
        <w:rPr>
          <w:rFonts w:asciiTheme="minorHAnsi" w:hAnsiTheme="minorHAnsi" w:cstheme="minorHAnsi"/>
        </w:rPr>
        <w:t>Det psykologiske fakultets karakterskala med fagspesifikke vurderingskriterier (vedtatt av Fakultetsstyret 09.05.2018)</w:t>
      </w:r>
    </w:p>
    <w:p w14:paraId="2074371F" w14:textId="77777777" w:rsidR="00F21376" w:rsidRPr="00F431A0" w:rsidRDefault="00F21376" w:rsidP="00F21376">
      <w:pPr>
        <w:rPr>
          <w:rFonts w:asciiTheme="minorHAnsi" w:hAnsiTheme="minorHAnsi" w:cstheme="minorHAnsi"/>
          <w:szCs w:val="24"/>
        </w:rPr>
      </w:pPr>
    </w:p>
    <w:p w14:paraId="25735936" w14:textId="77777777" w:rsidR="00F21376" w:rsidRPr="00F431A0" w:rsidRDefault="00F21376" w:rsidP="00F21376">
      <w:pPr>
        <w:rPr>
          <w:rFonts w:asciiTheme="minorHAnsi" w:hAnsiTheme="minorHAnsi" w:cstheme="minorHAnsi"/>
          <w:szCs w:val="24"/>
        </w:rPr>
      </w:pPr>
    </w:p>
    <w:p w14:paraId="553221E4" w14:textId="77777777" w:rsidR="00F21376" w:rsidRPr="00F431A0" w:rsidRDefault="00F21376" w:rsidP="00F21376">
      <w:pPr>
        <w:rPr>
          <w:rFonts w:asciiTheme="minorHAnsi" w:hAnsiTheme="minorHAnsi" w:cstheme="minorHAnsi"/>
          <w:b/>
        </w:rPr>
      </w:pPr>
    </w:p>
    <w:p w14:paraId="7F4B0749"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Karakter: A – Fremragende. </w:t>
      </w:r>
    </w:p>
    <w:p w14:paraId="7C636517"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0C2A2104"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Har usedvanlig gode og omfattende kunnskaper. Viser innsikt i stoffet, kan fremstille det klart og bruke det selvstendig.</w:t>
      </w:r>
    </w:p>
    <w:p w14:paraId="47413B18"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2C84DABE"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omfattende og fremragende generell- og detaljkunnskap både teoretisk og empirisk. Fremstillingen må være strukturert og med et konsistent begrepsapparat, foruten å vise fremragende oversikt og forståelse av problemområdet med selvstendig argumentasjon.</w:t>
      </w:r>
    </w:p>
    <w:p w14:paraId="7FC86863" w14:textId="77777777" w:rsidR="00F21376" w:rsidRPr="00F431A0" w:rsidRDefault="00F21376" w:rsidP="00F21376">
      <w:pPr>
        <w:rPr>
          <w:rFonts w:asciiTheme="minorHAnsi" w:hAnsiTheme="minorHAnsi" w:cstheme="minorHAnsi"/>
        </w:rPr>
      </w:pPr>
    </w:p>
    <w:p w14:paraId="4659951A" w14:textId="77777777" w:rsidR="00F21376" w:rsidRPr="00F431A0" w:rsidRDefault="00F21376" w:rsidP="00F21376">
      <w:pPr>
        <w:rPr>
          <w:rFonts w:asciiTheme="minorHAnsi" w:hAnsiTheme="minorHAnsi" w:cstheme="minorHAnsi"/>
        </w:rPr>
      </w:pPr>
    </w:p>
    <w:p w14:paraId="75B9D917"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Karakter: B – Meget god</w:t>
      </w:r>
    </w:p>
    <w:p w14:paraId="75CA2E9B"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686AD5D6"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God oversikt over kunnskapsfeltet. Viser forståelse og reflektert holdning.</w:t>
      </w:r>
    </w:p>
    <w:p w14:paraId="659A5160"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6C30B986"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meget god generell kunnskap teoretisk og empirisk, men kan mangle noe detaljkunnskap. Fremstillingen må være strukturert, vise meget god oversikt over problemområdet med selvstendig argumentasjon.</w:t>
      </w:r>
    </w:p>
    <w:p w14:paraId="244A27DE" w14:textId="77777777" w:rsidR="00F21376" w:rsidRPr="00F431A0" w:rsidRDefault="00F21376" w:rsidP="00F21376">
      <w:pPr>
        <w:rPr>
          <w:rFonts w:asciiTheme="minorHAnsi" w:hAnsiTheme="minorHAnsi" w:cstheme="minorHAnsi"/>
        </w:rPr>
      </w:pPr>
    </w:p>
    <w:p w14:paraId="4BE82F90" w14:textId="77777777" w:rsidR="00F21376" w:rsidRPr="00F431A0" w:rsidRDefault="00F21376" w:rsidP="00F21376">
      <w:pPr>
        <w:rPr>
          <w:rFonts w:asciiTheme="minorHAnsi" w:hAnsiTheme="minorHAnsi" w:cstheme="minorHAnsi"/>
        </w:rPr>
      </w:pPr>
    </w:p>
    <w:p w14:paraId="25757ED5"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Karakter: C – God</w:t>
      </w:r>
    </w:p>
    <w:p w14:paraId="278F6ADA"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4402ECE2"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Kan gjøre greier for de viktigste elementene i kunnskapsfeltet. Viser noe selvstendighet, men enkelte ujevnheter med hensyn til fremstilling og grad av forståelse.</w:t>
      </w:r>
    </w:p>
    <w:p w14:paraId="3F468314"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0F1F5C1A"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god teoretisk og empirisk kunnskap med god oversikt over problemområdet. Mangler noe detaljkunnskap. Fremstillingen er strukturert og viser noe selvstendighet, men kan vise enkelte ujevnheter med hensyn til forståelse.</w:t>
      </w:r>
    </w:p>
    <w:p w14:paraId="411D1003" w14:textId="77777777" w:rsidR="00F21376" w:rsidRPr="00F431A0" w:rsidRDefault="00F21376" w:rsidP="00F21376">
      <w:pPr>
        <w:rPr>
          <w:rFonts w:asciiTheme="minorHAnsi" w:hAnsiTheme="minorHAnsi" w:cstheme="minorHAnsi"/>
        </w:rPr>
      </w:pPr>
    </w:p>
    <w:p w14:paraId="12FC1045" w14:textId="77777777" w:rsidR="00F21376" w:rsidRPr="00F431A0" w:rsidRDefault="00F21376" w:rsidP="00F21376">
      <w:pPr>
        <w:rPr>
          <w:rFonts w:asciiTheme="minorHAnsi" w:hAnsiTheme="minorHAnsi" w:cstheme="minorHAnsi"/>
        </w:rPr>
      </w:pPr>
    </w:p>
    <w:p w14:paraId="6B08DDFD"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Karakter: D – Nokså god</w:t>
      </w:r>
    </w:p>
    <w:p w14:paraId="4E391238"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7E7CC9FA"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Har noen kunnskaper, men viser begrenset forståelse.</w:t>
      </w:r>
    </w:p>
    <w:p w14:paraId="145D81A5"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62435A4D"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generell kunnskap, men kan mangle detaljkunnskap. Fremstillingen er delvis strukturert og viser bare fragmentarisk oversikt og forståelse av problemområdet.</w:t>
      </w:r>
    </w:p>
    <w:p w14:paraId="4CEC2120" w14:textId="77777777" w:rsidR="00F21376" w:rsidRPr="00F431A0" w:rsidRDefault="00F21376" w:rsidP="00F21376">
      <w:pPr>
        <w:rPr>
          <w:rFonts w:asciiTheme="minorHAnsi" w:hAnsiTheme="minorHAnsi" w:cstheme="minorHAnsi"/>
        </w:rPr>
      </w:pPr>
    </w:p>
    <w:p w14:paraId="19BFAAB5" w14:textId="77777777" w:rsidR="00F21376" w:rsidRPr="00F431A0" w:rsidRDefault="00F21376" w:rsidP="00F21376">
      <w:pPr>
        <w:rPr>
          <w:rFonts w:asciiTheme="minorHAnsi" w:hAnsiTheme="minorHAnsi" w:cstheme="minorHAnsi"/>
        </w:rPr>
      </w:pPr>
    </w:p>
    <w:p w14:paraId="6904B2AD" w14:textId="77777777" w:rsidR="00F21376" w:rsidRPr="00F431A0" w:rsidRDefault="00F21376" w:rsidP="00F21376">
      <w:pPr>
        <w:rPr>
          <w:rFonts w:asciiTheme="minorHAnsi" w:hAnsiTheme="minorHAnsi" w:cstheme="minorHAnsi"/>
        </w:rPr>
      </w:pPr>
    </w:p>
    <w:p w14:paraId="74477747" w14:textId="77777777" w:rsidR="00F21376" w:rsidRPr="00F431A0" w:rsidRDefault="00F21376" w:rsidP="00F21376">
      <w:pPr>
        <w:rPr>
          <w:rFonts w:asciiTheme="minorHAnsi" w:hAnsiTheme="minorHAnsi" w:cstheme="minorHAnsi"/>
        </w:rPr>
      </w:pPr>
    </w:p>
    <w:p w14:paraId="74B7D63A" w14:textId="77777777" w:rsidR="00F21376" w:rsidRPr="00F431A0" w:rsidRDefault="00F21376" w:rsidP="00F21376">
      <w:pPr>
        <w:rPr>
          <w:rFonts w:asciiTheme="minorHAnsi" w:hAnsiTheme="minorHAnsi" w:cstheme="minorHAnsi"/>
        </w:rPr>
      </w:pPr>
    </w:p>
    <w:p w14:paraId="4BA25D97" w14:textId="77777777" w:rsidR="00F21376" w:rsidRPr="00F431A0" w:rsidRDefault="00F21376" w:rsidP="00F21376">
      <w:pPr>
        <w:rPr>
          <w:rFonts w:asciiTheme="minorHAnsi" w:hAnsiTheme="minorHAnsi" w:cstheme="minorHAnsi"/>
        </w:rPr>
      </w:pPr>
    </w:p>
    <w:p w14:paraId="2EED40B3"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Karakter: E – Tilstrekkelig </w:t>
      </w:r>
    </w:p>
    <w:p w14:paraId="5ED7DA82"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19E69202"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Tilfredsstiller minimumskravene.  Har enkelte kunnskaper med klare feil og mangler.</w:t>
      </w:r>
    </w:p>
    <w:p w14:paraId="3D7C15F7"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5C638A42"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en del generell kunnskap, men mangler detaljkunnskap. Fremstillingen er ustrukturert og mangler oversikt og forståelse av problemområdet. Kan inneholde enkelte feil.</w:t>
      </w:r>
    </w:p>
    <w:p w14:paraId="71BBE489" w14:textId="77777777" w:rsidR="00F21376" w:rsidRPr="00F431A0" w:rsidRDefault="00F21376" w:rsidP="00F21376">
      <w:pPr>
        <w:rPr>
          <w:rFonts w:asciiTheme="minorHAnsi" w:hAnsiTheme="minorHAnsi" w:cstheme="minorHAnsi"/>
        </w:rPr>
      </w:pPr>
    </w:p>
    <w:p w14:paraId="503B3E73" w14:textId="77777777" w:rsidR="00F21376" w:rsidRPr="00F431A0" w:rsidRDefault="00F21376" w:rsidP="00F21376">
      <w:pPr>
        <w:rPr>
          <w:rFonts w:asciiTheme="minorHAnsi" w:hAnsiTheme="minorHAnsi" w:cstheme="minorHAnsi"/>
        </w:rPr>
      </w:pPr>
    </w:p>
    <w:p w14:paraId="0BD7A429"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Karakter: F – Stryk</w:t>
      </w:r>
    </w:p>
    <w:p w14:paraId="6AC17F53"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Generell kvalitativ beskrivelse av vurderingskriterier: </w:t>
      </w:r>
    </w:p>
    <w:p w14:paraId="1C3E8977"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Mangler vesentlige kunnskaper. Utilfredsstillende fremstilling med klare feil og mangler.</w:t>
      </w:r>
    </w:p>
    <w:p w14:paraId="262C6CCE" w14:textId="77777777" w:rsidR="00F21376" w:rsidRPr="00F431A0" w:rsidRDefault="00F21376" w:rsidP="00F21376">
      <w:pPr>
        <w:rPr>
          <w:rFonts w:asciiTheme="minorHAnsi" w:hAnsiTheme="minorHAnsi" w:cstheme="minorHAnsi"/>
          <w:b/>
        </w:rPr>
      </w:pPr>
      <w:r w:rsidRPr="00F431A0">
        <w:rPr>
          <w:rFonts w:asciiTheme="minorHAnsi" w:hAnsiTheme="minorHAnsi" w:cstheme="minorHAnsi"/>
          <w:b/>
        </w:rPr>
        <w:t xml:space="preserve">Fagspesifikk beskrivelse med særlig relevans for vurdering av essay og skriftlige fordypningsoppgaver: </w:t>
      </w:r>
    </w:p>
    <w:p w14:paraId="1156D4C2" w14:textId="77777777" w:rsidR="00F21376" w:rsidRPr="00F431A0" w:rsidRDefault="00F21376" w:rsidP="00F21376">
      <w:pPr>
        <w:rPr>
          <w:rFonts w:asciiTheme="minorHAnsi" w:hAnsiTheme="minorHAnsi" w:cstheme="minorHAnsi"/>
        </w:rPr>
      </w:pPr>
      <w:r w:rsidRPr="00F431A0">
        <w:rPr>
          <w:rFonts w:asciiTheme="minorHAnsi" w:hAnsiTheme="minorHAnsi" w:cstheme="minorHAnsi"/>
        </w:rPr>
        <w:t>Besvarelsen reflekterer dårlig generell kunnskap og/eller faller helt på siden av oppgavespørsmålet- Fremstillingen er ustrukturert, mangler oversikt over problemrådet og inneholder mange direkte feil.</w:t>
      </w:r>
    </w:p>
    <w:p w14:paraId="4B2CD99D" w14:textId="77777777" w:rsidR="000A2A4F" w:rsidRPr="00F431A0" w:rsidRDefault="000A2A4F">
      <w:pPr>
        <w:rPr>
          <w:rFonts w:asciiTheme="minorHAnsi" w:hAnsiTheme="minorHAnsi" w:cstheme="minorHAnsi"/>
        </w:rPr>
      </w:pPr>
    </w:p>
    <w:sectPr w:rsidR="000A2A4F" w:rsidRPr="00F431A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DE15B" w14:textId="77777777" w:rsidR="00FF2293" w:rsidRDefault="00FF2293" w:rsidP="00FF2293">
      <w:r>
        <w:separator/>
      </w:r>
    </w:p>
  </w:endnote>
  <w:endnote w:type="continuationSeparator" w:id="0">
    <w:p w14:paraId="254742A0" w14:textId="77777777" w:rsidR="00FF2293" w:rsidRDefault="00FF2293" w:rsidP="00FF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0148340"/>
      <w:docPartObj>
        <w:docPartGallery w:val="Page Numbers (Bottom of Page)"/>
        <w:docPartUnique/>
      </w:docPartObj>
    </w:sdtPr>
    <w:sdtEndPr/>
    <w:sdtContent>
      <w:p w14:paraId="0B806634" w14:textId="77777777" w:rsidR="00FF2293" w:rsidRDefault="00FF2293">
        <w:pPr>
          <w:pStyle w:val="Bunntekst"/>
          <w:jc w:val="center"/>
        </w:pPr>
        <w:r>
          <w:fldChar w:fldCharType="begin"/>
        </w:r>
        <w:r>
          <w:instrText>PAGE   \* MERGEFORMAT</w:instrText>
        </w:r>
        <w:r>
          <w:fldChar w:fldCharType="separate"/>
        </w:r>
        <w:r>
          <w:t>2</w:t>
        </w:r>
        <w:r>
          <w:fldChar w:fldCharType="end"/>
        </w:r>
      </w:p>
    </w:sdtContent>
  </w:sdt>
  <w:p w14:paraId="57DD82ED" w14:textId="77777777" w:rsidR="00FF2293" w:rsidRDefault="00FF229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0B499" w14:textId="77777777" w:rsidR="00FF2293" w:rsidRDefault="00FF2293" w:rsidP="00FF2293">
      <w:r>
        <w:separator/>
      </w:r>
    </w:p>
  </w:footnote>
  <w:footnote w:type="continuationSeparator" w:id="0">
    <w:p w14:paraId="06F62F06" w14:textId="77777777" w:rsidR="00FF2293" w:rsidRDefault="00FF2293" w:rsidP="00FF2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A77AD9"/>
    <w:multiLevelType w:val="hybridMultilevel"/>
    <w:tmpl w:val="5A96ADBA"/>
    <w:lvl w:ilvl="0" w:tplc="3C2AAB26">
      <w:start w:val="1"/>
      <w:numFmt w:val="decimal"/>
      <w:lvlText w:val="%1."/>
      <w:lvlJc w:val="left"/>
      <w:pPr>
        <w:ind w:left="720" w:hanging="360"/>
      </w:pPr>
    </w:lvl>
    <w:lvl w:ilvl="1" w:tplc="654C90F4">
      <w:start w:val="1"/>
      <w:numFmt w:val="lowerLetter"/>
      <w:lvlText w:val="%2."/>
      <w:lvlJc w:val="left"/>
      <w:pPr>
        <w:ind w:left="1440" w:hanging="360"/>
      </w:pPr>
    </w:lvl>
    <w:lvl w:ilvl="2" w:tplc="717050BC">
      <w:start w:val="1"/>
      <w:numFmt w:val="lowerRoman"/>
      <w:lvlText w:val="%3."/>
      <w:lvlJc w:val="right"/>
      <w:pPr>
        <w:ind w:left="2160" w:hanging="180"/>
      </w:pPr>
    </w:lvl>
    <w:lvl w:ilvl="3" w:tplc="8DCE7B04">
      <w:start w:val="1"/>
      <w:numFmt w:val="decimal"/>
      <w:lvlText w:val="%4."/>
      <w:lvlJc w:val="left"/>
      <w:pPr>
        <w:ind w:left="2880" w:hanging="360"/>
      </w:pPr>
    </w:lvl>
    <w:lvl w:ilvl="4" w:tplc="C610EAAA">
      <w:start w:val="1"/>
      <w:numFmt w:val="lowerLetter"/>
      <w:lvlText w:val="%5."/>
      <w:lvlJc w:val="left"/>
      <w:pPr>
        <w:ind w:left="3600" w:hanging="360"/>
      </w:pPr>
    </w:lvl>
    <w:lvl w:ilvl="5" w:tplc="13C4B0CE">
      <w:start w:val="1"/>
      <w:numFmt w:val="lowerRoman"/>
      <w:lvlText w:val="%6."/>
      <w:lvlJc w:val="right"/>
      <w:pPr>
        <w:ind w:left="4320" w:hanging="180"/>
      </w:pPr>
    </w:lvl>
    <w:lvl w:ilvl="6" w:tplc="48C2B584">
      <w:start w:val="1"/>
      <w:numFmt w:val="decimal"/>
      <w:lvlText w:val="%7."/>
      <w:lvlJc w:val="left"/>
      <w:pPr>
        <w:ind w:left="5040" w:hanging="360"/>
      </w:pPr>
    </w:lvl>
    <w:lvl w:ilvl="7" w:tplc="FE1628EC">
      <w:start w:val="1"/>
      <w:numFmt w:val="lowerLetter"/>
      <w:lvlText w:val="%8."/>
      <w:lvlJc w:val="left"/>
      <w:pPr>
        <w:ind w:left="5760" w:hanging="360"/>
      </w:pPr>
    </w:lvl>
    <w:lvl w:ilvl="8" w:tplc="66F8B612">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293"/>
    <w:rsid w:val="00024E70"/>
    <w:rsid w:val="000A2A4F"/>
    <w:rsid w:val="00175372"/>
    <w:rsid w:val="007D1148"/>
    <w:rsid w:val="00B60A71"/>
    <w:rsid w:val="00F21376"/>
    <w:rsid w:val="00F431A0"/>
    <w:rsid w:val="00FF22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3B8F2"/>
  <w15:chartTrackingRefBased/>
  <w15:docId w15:val="{43D69B97-A77A-4E31-A65F-4D90095E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293"/>
    <w:pPr>
      <w:spacing w:after="0" w:line="240" w:lineRule="auto"/>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uiPriority w:val="9"/>
    <w:qFormat/>
    <w:rsid w:val="00FF229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F2137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FF2293"/>
    <w:pPr>
      <w:spacing w:after="200" w:line="276" w:lineRule="auto"/>
      <w:ind w:left="720"/>
      <w:contextualSpacing/>
    </w:pPr>
    <w:rPr>
      <w:rFonts w:ascii="Calibri" w:eastAsia="Calibri" w:hAnsi="Calibri"/>
      <w:sz w:val="22"/>
      <w:szCs w:val="22"/>
      <w:lang w:eastAsia="en-US"/>
    </w:rPr>
  </w:style>
  <w:style w:type="character" w:customStyle="1" w:styleId="Overskrift1Tegn">
    <w:name w:val="Overskrift 1 Tegn"/>
    <w:basedOn w:val="Standardskriftforavsnitt"/>
    <w:link w:val="Overskrift1"/>
    <w:uiPriority w:val="9"/>
    <w:rsid w:val="00FF2293"/>
    <w:rPr>
      <w:rFonts w:asciiTheme="majorHAnsi" w:eastAsiaTheme="majorEastAsia" w:hAnsiTheme="majorHAnsi" w:cstheme="majorBidi"/>
      <w:color w:val="2F5496" w:themeColor="accent1" w:themeShade="BF"/>
      <w:sz w:val="32"/>
      <w:szCs w:val="32"/>
      <w:lang w:eastAsia="nb-NO"/>
    </w:rPr>
  </w:style>
  <w:style w:type="paragraph" w:styleId="Topptekst">
    <w:name w:val="header"/>
    <w:basedOn w:val="Normal"/>
    <w:link w:val="TopptekstTegn"/>
    <w:uiPriority w:val="99"/>
    <w:unhideWhenUsed/>
    <w:rsid w:val="00FF2293"/>
    <w:pPr>
      <w:tabs>
        <w:tab w:val="center" w:pos="4536"/>
        <w:tab w:val="right" w:pos="9072"/>
      </w:tabs>
    </w:pPr>
  </w:style>
  <w:style w:type="character" w:customStyle="1" w:styleId="TopptekstTegn">
    <w:name w:val="Topptekst Tegn"/>
    <w:basedOn w:val="Standardskriftforavsnitt"/>
    <w:link w:val="Topptekst"/>
    <w:uiPriority w:val="99"/>
    <w:rsid w:val="00FF229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FF2293"/>
    <w:pPr>
      <w:tabs>
        <w:tab w:val="center" w:pos="4536"/>
        <w:tab w:val="right" w:pos="9072"/>
      </w:tabs>
    </w:pPr>
  </w:style>
  <w:style w:type="character" w:customStyle="1" w:styleId="BunntekstTegn">
    <w:name w:val="Bunntekst Tegn"/>
    <w:basedOn w:val="Standardskriftforavsnitt"/>
    <w:link w:val="Bunntekst"/>
    <w:uiPriority w:val="99"/>
    <w:rsid w:val="00FF2293"/>
    <w:rPr>
      <w:rFonts w:ascii="Times New Roman" w:eastAsia="Times New Roman" w:hAnsi="Times New Roman" w:cs="Times New Roman"/>
      <w:sz w:val="24"/>
      <w:szCs w:val="20"/>
      <w:lang w:eastAsia="nb-NO"/>
    </w:rPr>
  </w:style>
  <w:style w:type="character" w:customStyle="1" w:styleId="Overskrift2Tegn">
    <w:name w:val="Overskrift 2 Tegn"/>
    <w:basedOn w:val="Standardskriftforavsnitt"/>
    <w:link w:val="Overskrift2"/>
    <w:uiPriority w:val="9"/>
    <w:rsid w:val="00F21376"/>
    <w:rPr>
      <w:rFonts w:asciiTheme="majorHAnsi" w:eastAsiaTheme="majorEastAsia" w:hAnsiTheme="majorHAnsi" w:cstheme="majorBidi"/>
      <w:color w:val="2F5496" w:themeColor="accent1" w:themeShade="BF"/>
      <w:sz w:val="26"/>
      <w:szCs w:val="26"/>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BC093D7A408E4886316EC80B092FB8" ma:contentTypeVersion="2" ma:contentTypeDescription="Opprett et nytt dokument." ma:contentTypeScope="" ma:versionID="094a731eb6cce330f81f220d23bad819">
  <xsd:schema xmlns:xsd="http://www.w3.org/2001/XMLSchema" xmlns:xs="http://www.w3.org/2001/XMLSchema" xmlns:p="http://schemas.microsoft.com/office/2006/metadata/properties" xmlns:ns2="52701f35-7735-48e9-bb91-7e08be328dfd" targetNamespace="http://schemas.microsoft.com/office/2006/metadata/properties" ma:root="true" ma:fieldsID="33019d64c404409e419222e917b9e653" ns2:_="">
    <xsd:import namespace="52701f35-7735-48e9-bb91-7e08be328df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01f35-7735-48e9-bb91-7e08be328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DC140F-DBA9-4CF4-8D67-205EC58E2405}"/>
</file>

<file path=customXml/itemProps2.xml><?xml version="1.0" encoding="utf-8"?>
<ds:datastoreItem xmlns:ds="http://schemas.openxmlformats.org/officeDocument/2006/customXml" ds:itemID="{2051BD17-5B57-4931-90C6-22A69DEEA18D}">
  <ds:schemaRefs>
    <ds:schemaRef ds:uri="http://schemas.microsoft.com/sharepoint/v3/contenttype/forms"/>
  </ds:schemaRefs>
</ds:datastoreItem>
</file>

<file path=customXml/itemProps3.xml><?xml version="1.0" encoding="utf-8"?>
<ds:datastoreItem xmlns:ds="http://schemas.openxmlformats.org/officeDocument/2006/customXml" ds:itemID="{B67558E2-7DD6-4EC9-84A0-068B922FA87E}">
  <ds:schemaRefs>
    <ds:schemaRef ds:uri="http://schemas.microsoft.com/office/2006/documentManagement/types"/>
    <ds:schemaRef ds:uri="http://www.w3.org/XML/1998/namespace"/>
    <ds:schemaRef ds:uri="http://purl.org/dc/dcmitype/"/>
    <ds:schemaRef ds:uri="95db212c-7159-469e-9a84-cfa45bbf87a6"/>
    <ds:schemaRef ds:uri="4339ffa5-64f1-474b-8089-0459ca48dfc0"/>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6DFE575.dotm</Template>
  <TotalTime>0</TotalTime>
  <Pages>3</Pages>
  <Words>666</Words>
  <Characters>3532</Characters>
  <Application>Microsoft Office Word</Application>
  <DocSecurity>4</DocSecurity>
  <Lines>29</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Aronsen Straume</dc:creator>
  <cp:keywords/>
  <dc:description/>
  <cp:lastModifiedBy>Marit Ramsli Bjerke</cp:lastModifiedBy>
  <cp:revision>2</cp:revision>
  <dcterms:created xsi:type="dcterms:W3CDTF">2020-01-21T16:30:00Z</dcterms:created>
  <dcterms:modified xsi:type="dcterms:W3CDTF">2020-01-21T16:30:00Z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0x01010012BC093D7A408E4886316EC80B092FB8</vt:lpwstr>
  </property>
</Properties>
</file>